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DF44C" w14:textId="1D29C82A" w:rsidR="00CA727F" w:rsidRPr="00680B13" w:rsidRDefault="00680B13" w:rsidP="00680B13">
      <w:pPr>
        <w:pStyle w:val="Heading1"/>
      </w:pPr>
      <w:r>
        <w:t>5</w:t>
      </w:r>
      <w:r w:rsidR="0085043E" w:rsidRPr="0039040C">
        <w:t>.</w:t>
      </w:r>
      <w:r w:rsidR="00B5655E">
        <w:t>3</w:t>
      </w:r>
      <w:r w:rsidR="0085043E" w:rsidRPr="0039040C">
        <w:t xml:space="preserve"> </w:t>
      </w:r>
      <w:r w:rsidR="00CB35C4" w:rsidRPr="0039040C">
        <w:t>Explanation</w:t>
      </w:r>
      <w:r w:rsidR="005D0A2B">
        <w:t>s</w:t>
      </w:r>
      <w:r w:rsidR="00CB35C4" w:rsidRPr="0039040C">
        <w:t xml:space="preserve"> Tool: </w:t>
      </w:r>
      <w:r w:rsidR="00C36E22" w:rsidRPr="0039040C">
        <w:t xml:space="preserve">How does a </w:t>
      </w:r>
      <w:r w:rsidR="00DF1711">
        <w:t>cow</w:t>
      </w:r>
      <w:r w:rsidR="00DF1711" w:rsidRPr="0039040C">
        <w:t xml:space="preserve"> </w:t>
      </w:r>
      <w:r w:rsidR="00C36E22" w:rsidRPr="0039040C">
        <w:t xml:space="preserve">get </w:t>
      </w:r>
      <w:r w:rsidR="00FF1002">
        <w:t>small organic molecules to its cells</w:t>
      </w:r>
      <w:r w:rsidR="00CB35C4" w:rsidRPr="0039040C">
        <w:t>?</w:t>
      </w:r>
    </w:p>
    <w:tbl>
      <w:tblPr>
        <w:tblStyle w:val="TableGrid"/>
        <w:tblW w:w="11016" w:type="dxa"/>
        <w:tblLook w:val="04A0" w:firstRow="1" w:lastRow="0" w:firstColumn="1" w:lastColumn="0" w:noHBand="0" w:noVBand="1"/>
      </w:tblPr>
      <w:tblGrid>
        <w:gridCol w:w="1728"/>
        <w:gridCol w:w="4779"/>
        <w:gridCol w:w="4509"/>
      </w:tblGrid>
      <w:tr w:rsidR="00102458" w:rsidRPr="0039040C" w14:paraId="5CE4AEA2" w14:textId="77777777" w:rsidTr="00DC3F3C">
        <w:tc>
          <w:tcPr>
            <w:tcW w:w="1728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2317D45C" w14:textId="538BA9AC" w:rsidR="00102458" w:rsidRDefault="00087A6D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DA51F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FF91B0E" wp14:editId="5A3373C9">
                      <wp:simplePos x="0" y="0"/>
                      <wp:positionH relativeFrom="column">
                        <wp:posOffset>400929</wp:posOffset>
                      </wp:positionH>
                      <wp:positionV relativeFrom="paragraph">
                        <wp:posOffset>1889760</wp:posOffset>
                      </wp:positionV>
                      <wp:extent cx="2053883" cy="91440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3883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0F0906" w14:textId="02EDCE8C" w:rsidR="00087A6D" w:rsidRDefault="00087A6D">
                                  <w:r>
                                    <w:t>Note: digestive cells produce molecules (enzymes) that can break large organic molecules up into small organic molecules.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2FF91B0E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9" o:spid="_x0000_s1026" type="#_x0000_t202" style="position:absolute;margin-left:31.55pt;margin-top:148.8pt;width:161.7pt;height:1in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" filled="f" stroked="f">
                      <v:textbox>
                        <w:txbxContent>
                          <w:p w14:paraId="560F0906" w14:textId="02EDCE8C" w:rsidR="00087A6D" w:rsidRDefault="00087A6D">
                            <w:r>
                              <w:t>Note: digestive cells produce molecules (enzymes) that can break large organic molecules up into small organic molecules.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19A9"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C2B28FE" wp14:editId="0D4C7983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314960</wp:posOffset>
                      </wp:positionV>
                      <wp:extent cx="1073150" cy="934085"/>
                      <wp:effectExtent l="0" t="0" r="0" b="57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48548E" w14:textId="77777777" w:rsidR="002023EC" w:rsidRPr="00102458" w:rsidRDefault="002023EC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5C2B28FE" id="Text Box 4" o:spid="_x0000_s1027" type="#_x0000_t202" style="position:absolute;margin-left:4.05pt;margin-top:24.8pt;width:84.5pt;height:7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" filled="f" stroked="f">
                      <v:textbox>
                        <w:txbxContent>
                          <w:p w14:paraId="5F48548E" w14:textId="77777777" w:rsidR="002023EC" w:rsidRPr="00102458" w:rsidRDefault="002023EC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19A9"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1552" behindDoc="0" locked="0" layoutInCell="1" allowOverlap="1" wp14:anchorId="18BBD370" wp14:editId="49DE56CE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86360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79" w:type="dxa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133E4DE4" w14:textId="58DFD985" w:rsidR="00102458" w:rsidRPr="0039040C" w:rsidRDefault="0069095C" w:rsidP="00777EF6">
            <w:pPr>
              <w:pStyle w:val="standard"/>
              <w:ind w:right="344" w:firstLine="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F28E1B" wp14:editId="3B1A9911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543560</wp:posOffset>
                      </wp:positionV>
                      <wp:extent cx="457200" cy="685800"/>
                      <wp:effectExtent l="0" t="0" r="25400" b="2540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6858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1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65pt,42.8pt" to="160.65pt,9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" strokecolor="black [3213]" strokeweight="2pt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0F38549E" wp14:editId="1EA8B84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88900</wp:posOffset>
                      </wp:positionV>
                      <wp:extent cx="2057400" cy="1320165"/>
                      <wp:effectExtent l="0" t="0" r="0" b="635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2057400" cy="1320165"/>
                                <a:chOff x="0" y="0"/>
                                <a:chExt cx="2988310" cy="20059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8310" cy="2005965"/>
                                </a:xfrm>
                                <a:prstGeom prst="rect">
                                  <a:avLst/>
                                </a:prstGeom>
                                <a:extLst>
                                  <a:ext uri="{FAA26D3D-D897-4be2-8F04-BA451C77F1D7}">
    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  </a:ext>
                                </a:extLst>
                              </pic:spPr>
                            </pic:pic>
                            <wps:wsp>
                              <wps:cNvPr id="9" name="Oval 9"/>
                              <wps:cNvSpPr/>
                              <wps:spPr>
                                <a:xfrm>
                                  <a:off x="589361" y="524889"/>
                                  <a:ext cx="160655" cy="1689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3">
                                  <a:schemeClr val="accent1"/>
                                </a:fillRef>
                                <a:effectRef idx="2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2" o:spid="_x0000_s1026" style="position:absolute;margin-left:-1.6pt;margin-top:7pt;width:162pt;height:103.95pt;flip:x;z-index:251685888" coordsize="2988310,200596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2988310;height:20059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Zl&#10;Dy7EAAAA2gAAAA8AAABkcnMvZG93bnJldi54bWxEj91qwkAUhO+FvsNyCr3TjYo/pK5SRKGCVJoI&#10;4t0he5rEZs/G7Krx7buC0MthZr5hZovWVOJKjSstK+j3IhDEmdUl5wr26bo7BeE8ssbKMim4k4PF&#10;/KUzw1jbG3/TNfG5CBB2MSoovK9jKV1WkEHXszVx8H5sY9AH2eRSN3gLcFPJQRSNpcGSw0KBNS0L&#10;yn6Ti1GwHX2dphOSZ7dK/GZ3POyidCuVenttP95BeGr9f/jZ/tQKhvC4Em6AnP8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IZlDy7EAAAA2gAAAA8AAAAAAAAAAAAAAAAAnAIA&#10;AGRycy9kb3ducmV2LnhtbFBLBQYAAAAABAAEAPcAAACNAwAAAAA=&#10;">
                        <v:imagedata r:id="rId11" o:title=""/>
                        <v:path arrowok="t"/>
                      </v:shape>
                      <v:oval id="Oval 9" o:spid="_x0000_s1028" style="position:absolute;left:589361;top:524889;width:160655;height:16891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fcfRwwAA&#10;ANoAAAAPAAAAZHJzL2Rvd25yZXYueG1sRI9Ba8JAFITvBf/D8gRvdaMHq6mrqCio0IOxtddH9pkN&#10;Zt+G7BrTf+8WCj0OM/MNM192thItNb50rGA0TEAQ506XXCj4PO9epyB8QNZYOSYFP+Rhuei9zDHV&#10;7sEnarNQiAhhn6ICE0KdSulzQxb90NXE0bu6xmKIsimkbvAR4baS4ySZSIslxwWDNW0M5bfsbhV0&#10;l++wXX9dd+tjdXjLPi65aW9TpQb9bvUOIlAX/sN/7b1WMIPfK/EGyMU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qfcfRwwAAANoAAAAPAAAAAAAAAAAAAAAAAJcCAABkcnMvZG93&#10;bnJldi54bWxQSwUGAAAAAAQABAD1AAAAhwMAAAAA&#10;" filled="f" strokecolor="black [3213]" strokeweight="1.5pt"/>
                    </v:group>
                  </w:pict>
                </mc:Fallback>
              </mc:AlternateContent>
            </w:r>
            <w:r w:rsidR="00087A6D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0EE3A6" wp14:editId="5F08FA24">
                      <wp:simplePos x="0" y="0"/>
                      <wp:positionH relativeFrom="column">
                        <wp:posOffset>1610751</wp:posOffset>
                      </wp:positionH>
                      <wp:positionV relativeFrom="paragraph">
                        <wp:posOffset>525194</wp:posOffset>
                      </wp:positionV>
                      <wp:extent cx="2025747" cy="715596"/>
                      <wp:effectExtent l="0" t="0" r="31750" b="4699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5747" cy="71559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id="Straight Connector 1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85pt,41.35pt" to="286.35pt,97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" strokecolor="black [3213]" strokeweight="2pt"/>
                  </w:pict>
                </mc:Fallback>
              </mc:AlternateContent>
            </w:r>
            <w:r w:rsidR="00087A6D">
              <w:rPr>
                <w:noProof/>
                <w:sz w:val="20"/>
              </w:rPr>
              <w:drawing>
                <wp:anchor distT="0" distB="0" distL="114300" distR="114300" simplePos="0" relativeHeight="251689984" behindDoc="0" locked="0" layoutInCell="1" allowOverlap="1" wp14:anchorId="127A4502" wp14:editId="3E41226B">
                  <wp:simplePos x="0" y="0"/>
                  <wp:positionH relativeFrom="column">
                    <wp:posOffset>2032782</wp:posOffset>
                  </wp:positionH>
                  <wp:positionV relativeFrom="paragraph">
                    <wp:posOffset>1242646</wp:posOffset>
                  </wp:positionV>
                  <wp:extent cx="1652270" cy="1652270"/>
                  <wp:effectExtent l="25400" t="25400" r="24130" b="2413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52271" cy="165227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5A19A9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9F809CB" wp14:editId="2947DAE1">
                      <wp:simplePos x="0" y="0"/>
                      <wp:positionH relativeFrom="column">
                        <wp:posOffset>2726055</wp:posOffset>
                      </wp:positionH>
                      <wp:positionV relativeFrom="paragraph">
                        <wp:posOffset>2029460</wp:posOffset>
                      </wp:positionV>
                      <wp:extent cx="1600200" cy="228600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600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4DD27" w14:textId="0C1EE418" w:rsidR="002023EC" w:rsidRDefault="002023EC" w:rsidP="0081631C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Blood</w:t>
                                  </w:r>
                                </w:p>
                                <w:p w14:paraId="65370DF2" w14:textId="77777777" w:rsidR="002023EC" w:rsidRPr="0081631C" w:rsidRDefault="002023EC" w:rsidP="0081631C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59F809CB" id="Text Box 17" o:spid="_x0000_s1028" type="#_x0000_t202" style="position:absolute;margin-left:214.65pt;margin-top:159.8pt;width:126pt;height:18pt;rotation:-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" filled="f" stroked="f">
                      <v:textbox>
                        <w:txbxContent>
                          <w:p w14:paraId="01F4DD27" w14:textId="0C1EE418" w:rsidR="002023EC" w:rsidRDefault="002023EC" w:rsidP="0081631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Blood</w:t>
                            </w:r>
                          </w:p>
                          <w:p w14:paraId="65370DF2" w14:textId="77777777" w:rsidR="002023EC" w:rsidRPr="0081631C" w:rsidRDefault="002023EC" w:rsidP="0081631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631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3C5C9C3" wp14:editId="44A4BE1C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2029460</wp:posOffset>
                      </wp:positionV>
                      <wp:extent cx="1600200" cy="228600"/>
                      <wp:effectExtent l="0" t="0" r="0" b="0"/>
                      <wp:wrapSquare wrapText="bothSides"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600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4468A7" w14:textId="54FD46F0" w:rsidR="002023EC" w:rsidRPr="0081631C" w:rsidRDefault="002023EC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Small Intestine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23C5C9C3" id="Text Box 16" o:spid="_x0000_s1029" type="#_x0000_t202" style="position:absolute;margin-left:106.65pt;margin-top:159.8pt;width:126pt;height:18pt;rotation:-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" filled="f" stroked="f">
                      <v:textbox>
                        <w:txbxContent>
                          <w:p w14:paraId="774468A7" w14:textId="54FD46F0" w:rsidR="002023EC" w:rsidRPr="0081631C" w:rsidRDefault="002023E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Small Intestine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0856D609" w14:textId="2A6E98DC" w:rsidR="00102458" w:rsidRPr="00404114" w:rsidRDefault="00102458" w:rsidP="005A19A9">
            <w:pPr>
              <w:pStyle w:val="List1"/>
              <w:spacing w:after="0"/>
              <w:ind w:left="0" w:firstLine="0"/>
              <w:rPr>
                <w:b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</w:t>
            </w:r>
            <w:r w:rsidR="00087A6D">
              <w:rPr>
                <w:sz w:val="20"/>
              </w:rPr>
              <w:t xml:space="preserve"> how</w:t>
            </w:r>
            <w:r w:rsidRPr="0039040C">
              <w:rPr>
                <w:sz w:val="20"/>
              </w:rPr>
              <w:t xml:space="preserve"> molecules </w:t>
            </w:r>
            <w:r>
              <w:rPr>
                <w:sz w:val="20"/>
              </w:rPr>
              <w:t>mov</w:t>
            </w:r>
            <w:r w:rsidR="00087A6D">
              <w:rPr>
                <w:sz w:val="20"/>
              </w:rPr>
              <w:t>e from the small intestine into the cow’s blood</w:t>
            </w:r>
          </w:p>
          <w:p w14:paraId="55D08339" w14:textId="2DB2F194" w:rsidR="00102458" w:rsidRDefault="00102458" w:rsidP="002D5B77">
            <w:pPr>
              <w:pStyle w:val="List1"/>
              <w:numPr>
                <w:ilvl w:val="0"/>
                <w:numId w:val="26"/>
              </w:numPr>
              <w:spacing w:after="0"/>
              <w:ind w:left="1407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 w:rsidR="00087A6D">
              <w:rPr>
                <w:color w:val="000000" w:themeColor="text1"/>
                <w:sz w:val="20"/>
              </w:rPr>
              <w:t xml:space="preserve"> that are in the food that the cow eats.</w:t>
            </w:r>
          </w:p>
          <w:p w14:paraId="730154AA" w14:textId="0D0DFACF" w:rsidR="00087A6D" w:rsidRDefault="00087A6D" w:rsidP="002D5B77">
            <w:pPr>
              <w:pStyle w:val="List1"/>
              <w:numPr>
                <w:ilvl w:val="0"/>
                <w:numId w:val="26"/>
              </w:numPr>
              <w:tabs>
                <w:tab w:val="clear" w:pos="346"/>
              </w:tabs>
              <w:spacing w:after="0"/>
              <w:ind w:left="1407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and label the molecules with carbon atoms that move from the intestine to the blood</w:t>
            </w:r>
          </w:p>
          <w:p w14:paraId="4404A66F" w14:textId="2BD86C4C" w:rsidR="002C77A4" w:rsidRPr="00404114" w:rsidRDefault="002C77A4" w:rsidP="002D5B77">
            <w:pPr>
              <w:pStyle w:val="List1"/>
              <w:numPr>
                <w:ilvl w:val="0"/>
                <w:numId w:val="26"/>
              </w:numPr>
              <w:spacing w:after="0"/>
              <w:ind w:left="1407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and label what happens to the molecules that are not digested.</w:t>
            </w:r>
          </w:p>
          <w:p w14:paraId="637062B3" w14:textId="0C222788" w:rsidR="00102458" w:rsidRPr="00934204" w:rsidRDefault="00102458" w:rsidP="00DA51F9">
            <w:pPr>
              <w:pStyle w:val="List1"/>
              <w:spacing w:after="0"/>
              <w:ind w:left="1440" w:firstLine="0"/>
              <w:rPr>
                <w:color w:val="000000" w:themeColor="text1"/>
                <w:sz w:val="20"/>
              </w:rPr>
            </w:pPr>
          </w:p>
          <w:p w14:paraId="33D77075" w14:textId="764599A1" w:rsidR="00102458" w:rsidRDefault="00102458" w:rsidP="00404114">
            <w:pPr>
              <w:widowControl w:val="0"/>
              <w:autoSpaceDE w:val="0"/>
              <w:autoSpaceDN w:val="0"/>
              <w:adjustRightInd w:val="0"/>
              <w:spacing w:after="0"/>
              <w:ind w:left="3"/>
              <w:rPr>
                <w:rFonts w:cs="Arial"/>
                <w:sz w:val="20"/>
              </w:rPr>
            </w:pPr>
          </w:p>
          <w:p w14:paraId="6B97EC63" w14:textId="77777777" w:rsidR="00102458" w:rsidRPr="001510E5" w:rsidRDefault="00102458" w:rsidP="0040411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  <w:sz w:val="20"/>
              </w:rPr>
            </w:pPr>
          </w:p>
          <w:p w14:paraId="6B01FE56" w14:textId="77777777" w:rsidR="00102458" w:rsidRPr="001510E5" w:rsidRDefault="00102458" w:rsidP="00404114">
            <w:pPr>
              <w:widowControl w:val="0"/>
              <w:autoSpaceDE w:val="0"/>
              <w:autoSpaceDN w:val="0"/>
              <w:adjustRightInd w:val="0"/>
              <w:spacing w:after="0"/>
              <w:ind w:left="3"/>
              <w:rPr>
                <w:rFonts w:cs="Arial"/>
                <w:sz w:val="20"/>
              </w:rPr>
            </w:pPr>
          </w:p>
          <w:p w14:paraId="6E6D1953" w14:textId="579A8C28" w:rsidR="00102458" w:rsidRDefault="00102458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76EA9E3E" w14:textId="77777777" w:rsidR="00102458" w:rsidRDefault="00102458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21C59AD9" w14:textId="77777777" w:rsidR="00934204" w:rsidRDefault="00934204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3E3ED688" w14:textId="77777777" w:rsidR="0081631C" w:rsidRDefault="0081631C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  <w:p w14:paraId="16E4A6EE" w14:textId="7FACBCCA" w:rsidR="00934204" w:rsidRPr="0039040C" w:rsidRDefault="00934204" w:rsidP="001510E5">
            <w:pPr>
              <w:pStyle w:val="standard"/>
              <w:spacing w:after="0"/>
              <w:ind w:firstLine="0"/>
              <w:rPr>
                <w:sz w:val="20"/>
              </w:rPr>
            </w:pPr>
          </w:p>
        </w:tc>
      </w:tr>
      <w:tr w:rsidR="00102458" w:rsidRPr="0039040C" w14:paraId="68B94CE5" w14:textId="77777777" w:rsidTr="00DC3F3C">
        <w:tc>
          <w:tcPr>
            <w:tcW w:w="1728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1519F845" w:rsidR="00102458" w:rsidRDefault="005A19A9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4437442" wp14:editId="7F1DFFE0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209550</wp:posOffset>
                      </wp:positionV>
                      <wp:extent cx="1073150" cy="934085"/>
                      <wp:effectExtent l="0" t="0" r="0" b="571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2023EC" w:rsidRPr="00102458" w:rsidRDefault="002023EC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24437442" id="Text Box 5" o:spid="_x0000_s1030" type="#_x0000_t202" style="position:absolute;margin-left:4.05pt;margin-top:16.5pt;width:84.5pt;height:7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" filled="f" stroked="f">
                      <v:textbox>
                        <w:txbxContent>
                          <w:p w14:paraId="36BB687D" w14:textId="3A5786C6" w:rsidR="002023EC" w:rsidRPr="00102458" w:rsidRDefault="002023EC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39E7"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8720" behindDoc="0" locked="0" layoutInCell="1" allowOverlap="1" wp14:anchorId="644A87A9" wp14:editId="3CEE2E0F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-19050</wp:posOffset>
                  </wp:positionV>
                  <wp:extent cx="1215390" cy="1505585"/>
                  <wp:effectExtent l="0" t="0" r="381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88" w:type="dxa"/>
            <w:gridSpan w:val="2"/>
            <w:tcBorders>
              <w:top w:val="dashed" w:sz="12" w:space="0" w:color="auto"/>
              <w:left w:val="nil"/>
              <w:bottom w:val="nil"/>
            </w:tcBorders>
          </w:tcPr>
          <w:p w14:paraId="47E2F40C" w14:textId="643A9EDE" w:rsidR="00102458" w:rsidRPr="0039040C" w:rsidRDefault="00102458" w:rsidP="005A19A9">
            <w:pPr>
              <w:pStyle w:val="standard"/>
              <w:spacing w:before="60"/>
              <w:ind w:left="162" w:firstLine="0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>
              <w:rPr>
                <w:rFonts w:cs="Arial"/>
                <w:color w:val="000000" w:themeColor="text1"/>
                <w:sz w:val="20"/>
              </w:rPr>
              <w:t>a cow uses to break down food:</w:t>
            </w:r>
          </w:p>
        </w:tc>
      </w:tr>
      <w:tr w:rsidR="00102458" w:rsidRPr="0039040C" w14:paraId="6414BFD7" w14:textId="77777777" w:rsidTr="00DC3F3C">
        <w:tc>
          <w:tcPr>
            <w:tcW w:w="1728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10A6764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46167905" w14:textId="77777777" w:rsidR="002A1264" w:rsidRDefault="002A1264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0E516C95" w14:textId="3E0982DA" w:rsidR="00DC3F3C" w:rsidRDefault="00DC3F3C" w:rsidP="00777EF6">
            <w:pPr>
              <w:pStyle w:val="standard"/>
              <w:ind w:right="344" w:firstLine="0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9653D5" wp14:editId="446B21B3">
                      <wp:simplePos x="0" y="0"/>
                      <wp:positionH relativeFrom="column">
                        <wp:posOffset>2383155</wp:posOffset>
                      </wp:positionH>
                      <wp:positionV relativeFrom="paragraph">
                        <wp:posOffset>31750</wp:posOffset>
                      </wp:positionV>
                      <wp:extent cx="1485900" cy="1348105"/>
                      <wp:effectExtent l="0" t="25400" r="63500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0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77777777" w:rsidR="002023EC" w:rsidRDefault="002023EC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2023EC" w:rsidRPr="00DC3F3C" w:rsidRDefault="002023EC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2023EC" w:rsidRDefault="002023EC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2023EC" w:rsidRPr="0082025D" w:rsidRDefault="002023EC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2023EC" w:rsidRPr="00E86E29" w:rsidRDefault="002023EC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319653D5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1" type="#_x0000_t13" style="position:absolute;margin-left:187.65pt;margin-top:2.5pt;width:117pt;height:10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" adj="11802" fillcolor="white [3201]" strokecolor="black [3200]" strokeweight="2pt">
                      <v:path arrowok="t"/>
                      <v:textbox>
                        <w:txbxContent>
                          <w:p w14:paraId="0B6608F4" w14:textId="77777777" w:rsidR="002023EC" w:rsidRDefault="002023EC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2023EC" w:rsidRPr="00DC3F3C" w:rsidRDefault="002023EC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2023EC" w:rsidRDefault="002023EC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2023EC" w:rsidRPr="0082025D" w:rsidRDefault="002023EC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2023EC" w:rsidRPr="00E86E29" w:rsidRDefault="002023EC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835E96" w14:textId="4F6DB019" w:rsidR="00102458" w:rsidRPr="0039040C" w:rsidRDefault="00102458" w:rsidP="005A19A9">
            <w:pPr>
              <w:pStyle w:val="standard"/>
              <w:ind w:left="162"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8529F2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before the chemical change?</w:t>
            </w:r>
          </w:p>
          <w:p w14:paraId="5CD086EB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46D4CAD3" w14:textId="77777777" w:rsidR="00102458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70FA2057" w14:textId="77777777" w:rsidR="002A1264" w:rsidRPr="0039040C" w:rsidRDefault="002A1264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C75D83E" w14:textId="77777777" w:rsidR="00102458" w:rsidRPr="0039040C" w:rsidRDefault="00102458" w:rsidP="005A19A9">
            <w:pPr>
              <w:pStyle w:val="standard"/>
              <w:ind w:left="162" w:right="344" w:firstLine="0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8529F2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needed?</w:t>
            </w:r>
          </w:p>
          <w:p w14:paraId="7FF5A952" w14:textId="77777777" w:rsidR="00102458" w:rsidRPr="0039040C" w:rsidRDefault="0010245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44DA565A" w14:textId="77777777" w:rsidR="00102458" w:rsidRPr="0039040C" w:rsidRDefault="00102458" w:rsidP="00CB35C4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dashed" w:sz="12" w:space="0" w:color="auto"/>
            </w:tcBorders>
          </w:tcPr>
          <w:p w14:paraId="64BF3CC9" w14:textId="77777777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72D8B82" w14:textId="77777777" w:rsidR="002A1264" w:rsidRDefault="002A1264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72F8A20" w14:textId="77777777" w:rsidR="00102458" w:rsidRPr="0039040C" w:rsidRDefault="00102458" w:rsidP="00DA51F9">
            <w:pPr>
              <w:pStyle w:val="standard"/>
              <w:ind w:left="1053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molecules are </w:t>
            </w:r>
            <w:r w:rsidRPr="008529F2">
              <w:rPr>
                <w:sz w:val="20"/>
                <w:u w:val="single"/>
              </w:rPr>
              <w:t>carbon</w:t>
            </w:r>
            <w:r w:rsidRPr="0039040C">
              <w:rPr>
                <w:sz w:val="20"/>
              </w:rPr>
              <w:t xml:space="preserve"> atoms in after the chemical change?</w:t>
            </w:r>
          </w:p>
          <w:p w14:paraId="45D28F6B" w14:textId="77777777" w:rsidR="00102458" w:rsidRPr="0039040C" w:rsidRDefault="00102458" w:rsidP="00DA51F9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39D4D2A4" w14:textId="77777777" w:rsidR="00102458" w:rsidRPr="0039040C" w:rsidRDefault="00102458" w:rsidP="00DA51F9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7808C5FE" w14:textId="77777777" w:rsidR="005A19A9" w:rsidRDefault="005A19A9" w:rsidP="00DA51F9">
            <w:pPr>
              <w:pStyle w:val="standard"/>
              <w:ind w:firstLine="0"/>
              <w:jc w:val="right"/>
              <w:rPr>
                <w:sz w:val="20"/>
              </w:rPr>
            </w:pPr>
          </w:p>
          <w:p w14:paraId="373AC142" w14:textId="78127B15" w:rsidR="00102458" w:rsidRPr="0039040C" w:rsidRDefault="00102458" w:rsidP="00DA51F9">
            <w:pPr>
              <w:pStyle w:val="standard"/>
              <w:ind w:left="1053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</w:t>
            </w:r>
            <w:r w:rsidRPr="008529F2">
              <w:rPr>
                <w:sz w:val="20"/>
                <w:u w:val="single"/>
              </w:rPr>
              <w:t>other</w:t>
            </w:r>
            <w:r w:rsidRPr="0039040C">
              <w:rPr>
                <w:sz w:val="20"/>
              </w:rPr>
              <w:t xml:space="preserve"> molecules are produced?</w:t>
            </w:r>
            <w:r w:rsidRPr="0039040C">
              <w:rPr>
                <w:noProof/>
                <w:sz w:val="20"/>
              </w:rPr>
              <w:t xml:space="preserve"> </w:t>
            </w:r>
          </w:p>
        </w:tc>
      </w:tr>
      <w:tr w:rsidR="00102458" w:rsidRPr="0039040C" w14:paraId="2D04B4E1" w14:textId="77777777" w:rsidTr="00DC3F3C">
        <w:tc>
          <w:tcPr>
            <w:tcW w:w="1728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17A01984" w:rsidR="00102458" w:rsidRPr="0039040C" w:rsidRDefault="0069095C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49C51C" wp14:editId="663B55F8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222250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2023EC" w:rsidRPr="00102458" w:rsidRDefault="002023EC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2D49C51C" id="Text Box 10" o:spid="_x0000_s1032" type="#_x0000_t202" style="position:absolute;margin-left:4.05pt;margin-top:17.5pt;width:84.5pt;height:7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" filled="f" stroked="f">
                      <v:textbox>
                        <w:txbxContent>
                          <w:p w14:paraId="601214F2" w14:textId="42132917" w:rsidR="002023EC" w:rsidRPr="00102458" w:rsidRDefault="002023EC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19A9"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1792" behindDoc="0" locked="0" layoutInCell="1" allowOverlap="1" wp14:anchorId="79D72779" wp14:editId="73FFAD33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-6350</wp:posOffset>
                  </wp:positionV>
                  <wp:extent cx="1215390" cy="1505585"/>
                  <wp:effectExtent l="0" t="0" r="381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7A1B7" w14:textId="792B9089" w:rsidR="002A1264" w:rsidRDefault="005A19A9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752E14" wp14:editId="7A746E68">
                      <wp:simplePos x="0" y="0"/>
                      <wp:positionH relativeFrom="column">
                        <wp:posOffset>2383155</wp:posOffset>
                      </wp:positionH>
                      <wp:positionV relativeFrom="paragraph">
                        <wp:posOffset>107950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1FCE2" w14:textId="77777777" w:rsidR="002023EC" w:rsidRDefault="002023EC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5F5B53" w14:textId="77777777" w:rsidR="002023EC" w:rsidRPr="00DC3F3C" w:rsidRDefault="002023EC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C3F34E0" w14:textId="77777777" w:rsidR="002023EC" w:rsidRPr="00E86E29" w:rsidRDefault="002023EC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74752E14" id="Right Arrow 21" o:spid="_x0000_s1033" type="#_x0000_t13" style="position:absolute;margin-left:187.65pt;margin-top:8.5pt;width:116.75pt;height:106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" adj="11781" fillcolor="white [3201]" strokecolor="black [3200]" strokeweight="2pt">
                      <v:path arrowok="t"/>
                      <v:textbox>
                        <w:txbxContent>
                          <w:p w14:paraId="7B51FCE2" w14:textId="77777777" w:rsidR="002023EC" w:rsidRDefault="002023EC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5F5B53" w14:textId="77777777" w:rsidR="002023EC" w:rsidRPr="00DC3F3C" w:rsidRDefault="002023EC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C3F34E0" w14:textId="77777777" w:rsidR="002023EC" w:rsidRPr="00E86E29" w:rsidRDefault="002023EC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B00B0" w14:textId="34B29F31" w:rsidR="00102458" w:rsidRPr="0039040C" w:rsidRDefault="00102458" w:rsidP="005A19A9">
            <w:pPr>
              <w:pStyle w:val="standard"/>
              <w:ind w:left="162"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w:t xml:space="preserve">What forms of energy </w:t>
            </w:r>
            <w:r w:rsidR="00087A6D">
              <w:rPr>
                <w:noProof/>
                <w:sz w:val="20"/>
              </w:rPr>
              <w:t>go into</w:t>
            </w:r>
            <w:r w:rsidRPr="0039040C">
              <w:rPr>
                <w:noProof/>
                <w:sz w:val="20"/>
              </w:rPr>
              <w:t xml:space="preserve"> this chemical change?</w:t>
            </w:r>
          </w:p>
          <w:p w14:paraId="41D62D7D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509BEE2C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090CFF0E" w14:textId="06F4BFAB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</w:tcBorders>
          </w:tcPr>
          <w:p w14:paraId="0DC3C9EB" w14:textId="77777777" w:rsidR="002A1264" w:rsidRDefault="002A1264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4391D9D1" w:rsidR="00102458" w:rsidRPr="0039040C" w:rsidRDefault="00102458" w:rsidP="005A19A9">
            <w:pPr>
              <w:pStyle w:val="standard"/>
              <w:ind w:left="1053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forms of energy </w:t>
            </w:r>
            <w:r w:rsidR="00087A6D">
              <w:rPr>
                <w:sz w:val="20"/>
              </w:rPr>
              <w:t>come out of</w:t>
            </w:r>
            <w:r w:rsidRPr="0039040C">
              <w:rPr>
                <w:sz w:val="20"/>
              </w:rPr>
              <w:t xml:space="preserve"> this chemical change?</w:t>
            </w:r>
          </w:p>
          <w:p w14:paraId="16CE92A6" w14:textId="77777777" w:rsidR="00102458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F1F95B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DDCB99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8CC8C58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315B463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30CBBC" w14:textId="77777777" w:rsidR="00DC3F3C" w:rsidRPr="0039040C" w:rsidRDefault="00DC3F3C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</w:tc>
      </w:tr>
      <w:tr w:rsidR="00DC3F3C" w:rsidRPr="0039040C" w14:paraId="73DA470B" w14:textId="77777777" w:rsidTr="009449DC"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14:paraId="5423B23C" w14:textId="28EEA0C9" w:rsidR="00DC3F3C" w:rsidRDefault="00DC3F3C" w:rsidP="00680B13">
            <w:pPr>
              <w:spacing w:before="120"/>
            </w:pPr>
            <w:r>
              <w:rPr>
                <w:b/>
              </w:rPr>
              <w:t>Explain in words</w:t>
            </w:r>
            <w:r w:rsidRPr="0039040C">
              <w:rPr>
                <w:b/>
              </w:rPr>
              <w:t>:</w:t>
            </w:r>
            <w:r w:rsidRPr="0039040C">
              <w:t xml:space="preserve"> How does a </w:t>
            </w:r>
            <w:r>
              <w:t>cow</w:t>
            </w:r>
            <w:r w:rsidRPr="0039040C">
              <w:t xml:space="preserve"> get </w:t>
            </w:r>
            <w:r w:rsidR="0069095C">
              <w:t>small organic molecules</w:t>
            </w:r>
            <w:r w:rsidR="0069095C" w:rsidRPr="0039040C">
              <w:t xml:space="preserve"> </w:t>
            </w:r>
            <w:r w:rsidRPr="0039040C">
              <w:t xml:space="preserve">to </w:t>
            </w:r>
            <w:r w:rsidR="0069095C">
              <w:t>its cells</w:t>
            </w:r>
            <w:r w:rsidRPr="0039040C">
              <w:t xml:space="preserve">? (Answer on the back).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019B24D1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</w:t>
      </w:r>
      <w:r w:rsidR="002D5B77" w:rsidRPr="0039040C">
        <w:rPr>
          <w:sz w:val="18"/>
        </w:rPr>
        <w:t>molecules but</w:t>
      </w:r>
      <w:r w:rsidRPr="0039040C">
        <w:rPr>
          <w:sz w:val="18"/>
        </w:rPr>
        <w:t xml:space="preserve"> can’t add or subtract atoms).</w:t>
      </w:r>
    </w:p>
    <w:p w14:paraId="17E46F2E" w14:textId="70F72B21" w:rsidR="00680B13" w:rsidRPr="0081631C" w:rsidRDefault="00CB35C4" w:rsidP="0081631C">
      <w:pPr>
        <w:spacing w:after="0"/>
        <w:jc w:val="center"/>
        <w:rPr>
          <w:sz w:val="18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sectPr w:rsidR="00680B13" w:rsidRPr="0081631C" w:rsidSect="008529F2"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4159" w14:textId="77777777" w:rsidR="008E3845" w:rsidRDefault="008E3845">
      <w:r>
        <w:separator/>
      </w:r>
    </w:p>
  </w:endnote>
  <w:endnote w:type="continuationSeparator" w:id="0">
    <w:p w14:paraId="5D3D9F59" w14:textId="77777777" w:rsidR="008E3845" w:rsidRDefault="008E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70E8B" w14:textId="77777777" w:rsidR="002023EC" w:rsidRDefault="002023EC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2023EC" w:rsidRDefault="002023EC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5E155" w14:textId="77777777" w:rsidR="002023EC" w:rsidRDefault="002023EC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2023EC" w:rsidRPr="00A60C04" w14:paraId="7E6018B0" w14:textId="77777777" w:rsidTr="00DF1711">
      <w:trPr>
        <w:trHeight w:val="752"/>
      </w:trPr>
      <w:tc>
        <w:tcPr>
          <w:tcW w:w="5028" w:type="dxa"/>
          <w:shd w:val="clear" w:color="auto" w:fill="auto"/>
        </w:tcPr>
        <w:p w14:paraId="55868ECC" w14:textId="77777777" w:rsidR="002023EC" w:rsidRPr="00A60C04" w:rsidRDefault="002023EC" w:rsidP="00DF1711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47A02314" wp14:editId="24BE6A9B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262115CE" w14:textId="77777777" w:rsidR="002023EC" w:rsidRPr="00E53828" w:rsidRDefault="002023EC" w:rsidP="00DF1711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5E4E56AD" w14:textId="77777777" w:rsidR="002023EC" w:rsidRPr="00A60C04" w:rsidRDefault="002023EC" w:rsidP="00DF1711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404D90E0" w14:textId="694681AA" w:rsidR="002023EC" w:rsidRDefault="002023EC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1CAA6" w14:textId="77777777" w:rsidR="003171EE" w:rsidRPr="006B6225" w:rsidRDefault="003171EE" w:rsidP="003171EE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050842F6" w14:textId="2581CDAF" w:rsidR="003171EE" w:rsidRPr="006B6225" w:rsidRDefault="003171EE" w:rsidP="003171EE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8529F2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603BF95B" wp14:editId="77D9F50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2" name="Picture 1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5.3</w:t>
    </w:r>
  </w:p>
  <w:p w14:paraId="28FD8620" w14:textId="7FAF2DD0" w:rsidR="003171EE" w:rsidRPr="006B6225" w:rsidRDefault="003171EE" w:rsidP="003171EE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4F4B90">
      <w:rPr>
        <w:i/>
        <w:color w:val="000000" w:themeColor="text1"/>
        <w:sz w:val="16"/>
        <w:szCs w:val="16"/>
      </w:rPr>
      <w:t>9</w:t>
    </w:r>
  </w:p>
  <w:p w14:paraId="0962EB39" w14:textId="7F9A90CB" w:rsidR="002023EC" w:rsidRPr="008529F2" w:rsidRDefault="003171EE" w:rsidP="008529F2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5FE77" w14:textId="77777777" w:rsidR="008E3845" w:rsidRDefault="008E3845">
      <w:r>
        <w:separator/>
      </w:r>
    </w:p>
  </w:footnote>
  <w:footnote w:type="continuationSeparator" w:id="0">
    <w:p w14:paraId="2A285ADE" w14:textId="77777777" w:rsidR="008E3845" w:rsidRDefault="008E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B8459" w14:textId="77777777" w:rsidR="002023EC" w:rsidRDefault="002023EC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5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4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4"/>
  </w:num>
  <w:num w:numId="25">
    <w:abstractNumId w:val="2"/>
  </w:num>
  <w:num w:numId="26">
    <w:abstractNumId w:val="15"/>
  </w:num>
  <w:num w:numId="27">
    <w:abstractNumId w:val="7"/>
  </w:num>
  <w:num w:numId="28">
    <w:abstractNumId w:val="1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603FD"/>
    <w:rsid w:val="0006092E"/>
    <w:rsid w:val="00064F8F"/>
    <w:rsid w:val="00070A33"/>
    <w:rsid w:val="0008386F"/>
    <w:rsid w:val="00087A6D"/>
    <w:rsid w:val="000B2517"/>
    <w:rsid w:val="000B5560"/>
    <w:rsid w:val="000C42BE"/>
    <w:rsid w:val="000F6751"/>
    <w:rsid w:val="00102458"/>
    <w:rsid w:val="00107FC3"/>
    <w:rsid w:val="00117EC9"/>
    <w:rsid w:val="00135C69"/>
    <w:rsid w:val="001401F3"/>
    <w:rsid w:val="00144EA3"/>
    <w:rsid w:val="001510E5"/>
    <w:rsid w:val="00156DA9"/>
    <w:rsid w:val="001624C2"/>
    <w:rsid w:val="00184C6A"/>
    <w:rsid w:val="00187010"/>
    <w:rsid w:val="001F2CF4"/>
    <w:rsid w:val="002023EC"/>
    <w:rsid w:val="00203E21"/>
    <w:rsid w:val="0023266B"/>
    <w:rsid w:val="002A1264"/>
    <w:rsid w:val="002C35B2"/>
    <w:rsid w:val="002C77A4"/>
    <w:rsid w:val="002D5B77"/>
    <w:rsid w:val="00313294"/>
    <w:rsid w:val="003171EE"/>
    <w:rsid w:val="0032454F"/>
    <w:rsid w:val="00341ECE"/>
    <w:rsid w:val="003447F1"/>
    <w:rsid w:val="00353C03"/>
    <w:rsid w:val="0035560F"/>
    <w:rsid w:val="003703F0"/>
    <w:rsid w:val="0038320A"/>
    <w:rsid w:val="0039040C"/>
    <w:rsid w:val="00397034"/>
    <w:rsid w:val="003E3163"/>
    <w:rsid w:val="0040246A"/>
    <w:rsid w:val="00404114"/>
    <w:rsid w:val="00421671"/>
    <w:rsid w:val="0042339D"/>
    <w:rsid w:val="00427EA0"/>
    <w:rsid w:val="00435166"/>
    <w:rsid w:val="00445819"/>
    <w:rsid w:val="00462D9F"/>
    <w:rsid w:val="0049785C"/>
    <w:rsid w:val="004B4997"/>
    <w:rsid w:val="004F4B90"/>
    <w:rsid w:val="004F6143"/>
    <w:rsid w:val="005333AB"/>
    <w:rsid w:val="005342E9"/>
    <w:rsid w:val="00545934"/>
    <w:rsid w:val="00556FB5"/>
    <w:rsid w:val="0057123A"/>
    <w:rsid w:val="005A1709"/>
    <w:rsid w:val="005A19A9"/>
    <w:rsid w:val="005B1EE9"/>
    <w:rsid w:val="005D0A2B"/>
    <w:rsid w:val="005F3006"/>
    <w:rsid w:val="00657BF1"/>
    <w:rsid w:val="00665361"/>
    <w:rsid w:val="00680B13"/>
    <w:rsid w:val="0069095C"/>
    <w:rsid w:val="006933FB"/>
    <w:rsid w:val="00707680"/>
    <w:rsid w:val="007422D2"/>
    <w:rsid w:val="00744023"/>
    <w:rsid w:val="00777E99"/>
    <w:rsid w:val="00777EF6"/>
    <w:rsid w:val="00790720"/>
    <w:rsid w:val="007909A0"/>
    <w:rsid w:val="00793475"/>
    <w:rsid w:val="00794825"/>
    <w:rsid w:val="007969CF"/>
    <w:rsid w:val="007B6BF6"/>
    <w:rsid w:val="007D523F"/>
    <w:rsid w:val="00814D64"/>
    <w:rsid w:val="0081631C"/>
    <w:rsid w:val="00817544"/>
    <w:rsid w:val="008423F7"/>
    <w:rsid w:val="0085043E"/>
    <w:rsid w:val="008529F2"/>
    <w:rsid w:val="00856677"/>
    <w:rsid w:val="00866F67"/>
    <w:rsid w:val="00873022"/>
    <w:rsid w:val="008C1C0E"/>
    <w:rsid w:val="008E016E"/>
    <w:rsid w:val="008E3845"/>
    <w:rsid w:val="008E51C2"/>
    <w:rsid w:val="00905522"/>
    <w:rsid w:val="009339E7"/>
    <w:rsid w:val="00934204"/>
    <w:rsid w:val="00937246"/>
    <w:rsid w:val="009449DC"/>
    <w:rsid w:val="00973F48"/>
    <w:rsid w:val="00985B01"/>
    <w:rsid w:val="009C3A2F"/>
    <w:rsid w:val="009C63E9"/>
    <w:rsid w:val="009D6D1C"/>
    <w:rsid w:val="009E528A"/>
    <w:rsid w:val="009F633F"/>
    <w:rsid w:val="00A04AF6"/>
    <w:rsid w:val="00A15F48"/>
    <w:rsid w:val="00A40110"/>
    <w:rsid w:val="00A40460"/>
    <w:rsid w:val="00A751AF"/>
    <w:rsid w:val="00A94421"/>
    <w:rsid w:val="00AB58D2"/>
    <w:rsid w:val="00AE5DC3"/>
    <w:rsid w:val="00B2383B"/>
    <w:rsid w:val="00B3169B"/>
    <w:rsid w:val="00B35516"/>
    <w:rsid w:val="00B5655E"/>
    <w:rsid w:val="00B67D4F"/>
    <w:rsid w:val="00B711E9"/>
    <w:rsid w:val="00BB67BB"/>
    <w:rsid w:val="00BD47E0"/>
    <w:rsid w:val="00C36E22"/>
    <w:rsid w:val="00C4088A"/>
    <w:rsid w:val="00CA47D3"/>
    <w:rsid w:val="00CA727F"/>
    <w:rsid w:val="00CB35C4"/>
    <w:rsid w:val="00CB6552"/>
    <w:rsid w:val="00CC346D"/>
    <w:rsid w:val="00D17E11"/>
    <w:rsid w:val="00D34280"/>
    <w:rsid w:val="00D41729"/>
    <w:rsid w:val="00DA0879"/>
    <w:rsid w:val="00DA51F9"/>
    <w:rsid w:val="00DA5625"/>
    <w:rsid w:val="00DB17F9"/>
    <w:rsid w:val="00DB4D87"/>
    <w:rsid w:val="00DC3F3C"/>
    <w:rsid w:val="00DD04A3"/>
    <w:rsid w:val="00DD4237"/>
    <w:rsid w:val="00DE2460"/>
    <w:rsid w:val="00DF1711"/>
    <w:rsid w:val="00E064E5"/>
    <w:rsid w:val="00E10818"/>
    <w:rsid w:val="00E234DE"/>
    <w:rsid w:val="00E34CA6"/>
    <w:rsid w:val="00E47DCE"/>
    <w:rsid w:val="00E53828"/>
    <w:rsid w:val="00E6061B"/>
    <w:rsid w:val="00E61F11"/>
    <w:rsid w:val="00E62CFA"/>
    <w:rsid w:val="00E8009A"/>
    <w:rsid w:val="00E8269E"/>
    <w:rsid w:val="00EE0C98"/>
    <w:rsid w:val="00EE73F4"/>
    <w:rsid w:val="00F17224"/>
    <w:rsid w:val="00F46680"/>
    <w:rsid w:val="00F904B6"/>
    <w:rsid w:val="00F958EF"/>
    <w:rsid w:val="00FD1905"/>
    <w:rsid w:val="00FE7097"/>
    <w:rsid w:val="00FF10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Manager/>
  <Company>MSU</Company>
  <LinksUpToDate>false</LinksUpToDate>
  <CharactersWithSpaces>1252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6</cp:revision>
  <dcterms:created xsi:type="dcterms:W3CDTF">2017-08-29T22:07:00Z</dcterms:created>
  <dcterms:modified xsi:type="dcterms:W3CDTF">2020-05-07T17:32:00Z</dcterms:modified>
  <cp:category/>
</cp:coreProperties>
</file>